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师承人员备案证明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960" w:firstLineChars="3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副主任中医师（主任中医师）</w:t>
      </w:r>
      <w:r>
        <w:rPr>
          <w:rFonts w:ascii="仿宋_GB2312" w:eastAsia="仿宋_GB2312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</w:rPr>
        <w:t>医师资格证书编码：</w:t>
      </w:r>
    </w:p>
    <w:p>
      <w:pPr>
        <w:spacing w:line="360" w:lineRule="auto"/>
        <w:ind w:firstLine="2560" w:firstLineChars="8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，在我院每周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出诊。其符合以师承方式学习传统医学中指导老师应具备的条件。</w:t>
      </w:r>
    </w:p>
    <w:p>
      <w:pPr>
        <w:spacing w:line="360" w:lineRule="auto"/>
        <w:ind w:firstLine="640" w:firstLineChars="200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我院同意</w:t>
      </w:r>
      <w:r>
        <w:rPr>
          <w:rFonts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医师带教学生</w:t>
      </w:r>
      <w:r>
        <w:rPr>
          <w:rFonts w:ascii="仿宋_GB2312" w:eastAsia="仿宋_GB2312"/>
          <w:sz w:val="32"/>
          <w:szCs w:val="32"/>
        </w:rPr>
        <w:t>XXX</w:t>
      </w:r>
      <w:r>
        <w:rPr>
          <w:rFonts w:hint="eastAsia" w:ascii="仿宋_GB2312" w:eastAsia="仿宋_GB2312"/>
          <w:sz w:val="32"/>
          <w:szCs w:val="32"/>
        </w:rPr>
        <w:t>在我院跟师临床实践，并负责三年教学管理。在此之前该指导老师正在带教学生</w:t>
      </w:r>
      <w:r>
        <w:rPr>
          <w:rFonts w:ascii="仿宋_GB2312" w:eastAsia="仿宋_GB2312"/>
          <w:sz w:val="32"/>
          <w:szCs w:val="32"/>
          <w:u w:val="single"/>
        </w:rPr>
        <w:t xml:space="preserve">   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名。</w:t>
      </w:r>
    </w:p>
    <w:p>
      <w:pPr>
        <w:spacing w:line="360" w:lineRule="auto"/>
        <w:contextualSpacing/>
        <w:jc w:val="right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指导老师所在医院教学管理部门负责人（签字）：</w:t>
      </w:r>
    </w:p>
    <w:p>
      <w:pPr>
        <w:spacing w:line="360" w:lineRule="auto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指导老师所在医院（盖章）：</w:t>
      </w:r>
    </w:p>
    <w:p>
      <w:pPr>
        <w:wordWrap w:val="0"/>
        <w:spacing w:line="360" w:lineRule="auto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360" w:lineRule="auto"/>
        <w:contextualSpacing/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师承人员备案材料</w:t>
      </w:r>
    </w:p>
    <w:p>
      <w:pPr>
        <w:spacing w:line="360" w:lineRule="auto"/>
        <w:contextualSpacing/>
        <w:jc w:val="center"/>
        <w:rPr>
          <w:rFonts w:ascii="华文中宋" w:hAnsi="华文中宋" w:eastAsia="华文中宋"/>
          <w:sz w:val="36"/>
          <w:szCs w:val="36"/>
        </w:rPr>
      </w:pP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、封面：（学生姓名；指导老师；学习机构；联系电话；备案号）；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、师承人员备案证明复印件；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、学生身份证、学历或学历证书复印件；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、指导老师：医师资格证书、医师执业证书、</w:t>
      </w:r>
      <w:r>
        <w:rPr>
          <w:rFonts w:hint="eastAsia" w:ascii="仿宋_GB2312" w:hAnsi="华文中宋" w:eastAsia="仿宋_GB2312"/>
          <w:sz w:val="32"/>
          <w:szCs w:val="32"/>
        </w:rPr>
        <w:t>专业技术职务任职资格证书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</w:rPr>
        <w:t>或者核准其执业的卫生行政部门、中医药管理部门出具的从事中医、民族医临床工作</w:t>
      </w:r>
      <w:r>
        <w:rPr>
          <w:rFonts w:ascii="仿宋_GB2312" w:hAnsi="华文中宋" w:eastAsia="仿宋_GB2312"/>
          <w:sz w:val="32"/>
          <w:szCs w:val="32"/>
        </w:rPr>
        <w:t>15</w:t>
      </w:r>
      <w:r>
        <w:rPr>
          <w:rFonts w:hint="eastAsia" w:ascii="仿宋_GB2312" w:hAnsi="华文中宋" w:eastAsia="仿宋_GB2312"/>
          <w:sz w:val="32"/>
          <w:szCs w:val="32"/>
        </w:rPr>
        <w:t>年以上的证明</w:t>
      </w:r>
      <w:r>
        <w:rPr>
          <w:rFonts w:hint="eastAsia" w:ascii="仿宋_GB2312" w:eastAsia="仿宋_GB2312"/>
          <w:sz w:val="32"/>
          <w:szCs w:val="32"/>
        </w:rPr>
        <w:t>）、身份证复印件；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、公证书复印件。</w:t>
      </w:r>
    </w:p>
    <w:p>
      <w:pPr>
        <w:spacing w:line="360" w:lineRule="auto"/>
        <w:contextualSpacing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（以上材料使用</w:t>
      </w:r>
      <w:r>
        <w:rPr>
          <w:rFonts w:ascii="仿宋_GB2312" w:eastAsia="仿宋_GB2312"/>
          <w:sz w:val="32"/>
          <w:szCs w:val="32"/>
        </w:rPr>
        <w:t>A4</w:t>
      </w:r>
      <w:r>
        <w:rPr>
          <w:rFonts w:hint="eastAsia" w:ascii="仿宋_GB2312" w:eastAsia="仿宋_GB2312"/>
          <w:sz w:val="32"/>
          <w:szCs w:val="32"/>
        </w:rPr>
        <w:t>纸正反面复印装订成册）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3B2C"/>
    <w:rsid w:val="000714C0"/>
    <w:rsid w:val="0008206C"/>
    <w:rsid w:val="000B559B"/>
    <w:rsid w:val="000C6D15"/>
    <w:rsid w:val="00117001"/>
    <w:rsid w:val="001C195C"/>
    <w:rsid w:val="00222162"/>
    <w:rsid w:val="00232BC1"/>
    <w:rsid w:val="00266B2B"/>
    <w:rsid w:val="00273882"/>
    <w:rsid w:val="0028533B"/>
    <w:rsid w:val="002937F3"/>
    <w:rsid w:val="002E20C8"/>
    <w:rsid w:val="00303F64"/>
    <w:rsid w:val="003104F8"/>
    <w:rsid w:val="0031747A"/>
    <w:rsid w:val="00377D38"/>
    <w:rsid w:val="003B17CF"/>
    <w:rsid w:val="00410111"/>
    <w:rsid w:val="00415C92"/>
    <w:rsid w:val="00436630"/>
    <w:rsid w:val="00443B13"/>
    <w:rsid w:val="00460819"/>
    <w:rsid w:val="0047281B"/>
    <w:rsid w:val="00487DDF"/>
    <w:rsid w:val="004A4C4C"/>
    <w:rsid w:val="004B73D6"/>
    <w:rsid w:val="00547556"/>
    <w:rsid w:val="00554DC1"/>
    <w:rsid w:val="005635E0"/>
    <w:rsid w:val="00591A23"/>
    <w:rsid w:val="005C19D2"/>
    <w:rsid w:val="006424ED"/>
    <w:rsid w:val="006556A0"/>
    <w:rsid w:val="00675EB8"/>
    <w:rsid w:val="0069231C"/>
    <w:rsid w:val="0069671F"/>
    <w:rsid w:val="006B4B1F"/>
    <w:rsid w:val="006D2E48"/>
    <w:rsid w:val="006E17A1"/>
    <w:rsid w:val="007030B7"/>
    <w:rsid w:val="007456DC"/>
    <w:rsid w:val="00760CA4"/>
    <w:rsid w:val="00796226"/>
    <w:rsid w:val="00814152"/>
    <w:rsid w:val="00836A90"/>
    <w:rsid w:val="008A0D0D"/>
    <w:rsid w:val="008A3FA4"/>
    <w:rsid w:val="008C3A8F"/>
    <w:rsid w:val="00900435"/>
    <w:rsid w:val="009122C5"/>
    <w:rsid w:val="00977C96"/>
    <w:rsid w:val="00992961"/>
    <w:rsid w:val="009A4BE0"/>
    <w:rsid w:val="009D6317"/>
    <w:rsid w:val="00A22BC4"/>
    <w:rsid w:val="00A80EBC"/>
    <w:rsid w:val="00A959B9"/>
    <w:rsid w:val="00AE7876"/>
    <w:rsid w:val="00AF356A"/>
    <w:rsid w:val="00B03BB9"/>
    <w:rsid w:val="00B210F1"/>
    <w:rsid w:val="00BA347B"/>
    <w:rsid w:val="00C1376E"/>
    <w:rsid w:val="00C4587F"/>
    <w:rsid w:val="00C5315F"/>
    <w:rsid w:val="00C57735"/>
    <w:rsid w:val="00C91542"/>
    <w:rsid w:val="00CA1E58"/>
    <w:rsid w:val="00CA4BBD"/>
    <w:rsid w:val="00CB080E"/>
    <w:rsid w:val="00CB7AA8"/>
    <w:rsid w:val="00D469C5"/>
    <w:rsid w:val="00D506F4"/>
    <w:rsid w:val="00D61469"/>
    <w:rsid w:val="00D7567A"/>
    <w:rsid w:val="00D8236A"/>
    <w:rsid w:val="00D93924"/>
    <w:rsid w:val="00D93B2C"/>
    <w:rsid w:val="00DB0C44"/>
    <w:rsid w:val="00DD77D5"/>
    <w:rsid w:val="00DF2C06"/>
    <w:rsid w:val="00E345ED"/>
    <w:rsid w:val="00E85907"/>
    <w:rsid w:val="00EA6A78"/>
    <w:rsid w:val="00ED329B"/>
    <w:rsid w:val="00ED7470"/>
    <w:rsid w:val="00EE1AA8"/>
    <w:rsid w:val="00F23471"/>
    <w:rsid w:val="00F348AD"/>
    <w:rsid w:val="00F73CB9"/>
    <w:rsid w:val="2CCD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2</Pages>
  <Words>60</Words>
  <Characters>348</Characters>
  <Lines>0</Lines>
  <Paragraphs>0</Paragraphs>
  <TotalTime>14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2016-02-22T08:13:00Z</dcterms:created>
  <dc:creator>Lenovo</dc:creator>
  <cp:lastModifiedBy>mqn</cp:lastModifiedBy>
  <cp:lastPrinted>2019-01-09T07:34:05Z</cp:lastPrinted>
  <dcterms:modified xsi:type="dcterms:W3CDTF">2019-01-09T07:43:56Z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